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03" w:rsidRPr="001F25C8" w:rsidRDefault="00961A03" w:rsidP="001F25C8">
      <w:pPr>
        <w:pStyle w:val="ConsNonformat"/>
        <w:widowControl/>
        <w:suppressAutoHyphens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ПРИЛОЖЕНИЕ</w:t>
      </w:r>
    </w:p>
    <w:p w:rsidR="00961A03" w:rsidRDefault="00961A03" w:rsidP="001F25C8">
      <w:pPr>
        <w:pStyle w:val="ConsNonformat"/>
        <w:widowControl/>
        <w:suppressAutoHyphens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1F25C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>Совета Курчанского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C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F25C8">
        <w:rPr>
          <w:rFonts w:ascii="Times New Roman" w:hAnsi="Times New Roman" w:cs="Times New Roman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A03" w:rsidRPr="001F25C8" w:rsidRDefault="00961A03" w:rsidP="001F25C8">
      <w:pPr>
        <w:pStyle w:val="ConsNonformat"/>
        <w:widowControl/>
        <w:suppressAutoHyphens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1F25C8">
        <w:rPr>
          <w:rFonts w:ascii="Times New Roman" w:hAnsi="Times New Roman" w:cs="Times New Roman"/>
          <w:sz w:val="28"/>
          <w:szCs w:val="28"/>
        </w:rPr>
        <w:t>от «19» марта 2015 года №</w:t>
      </w:r>
      <w:r>
        <w:rPr>
          <w:rFonts w:ascii="Times New Roman" w:hAnsi="Times New Roman" w:cs="Times New Roman"/>
          <w:sz w:val="28"/>
          <w:szCs w:val="28"/>
        </w:rPr>
        <w:t xml:space="preserve"> 53</w:t>
      </w: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Реестр муниципальных должностей</w:t>
      </w: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и Реестр должностей муниципальной службы   администрации 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Курчанского</w:t>
      </w: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сельского поселения Темрюкского района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"/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</w:p>
    <w:bookmarkEnd w:id="0"/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1"/>
      <w:r w:rsidRPr="00A20E43">
        <w:rPr>
          <w:rFonts w:ascii="Times New Roman" w:hAnsi="Times New Roman" w:cs="Times New Roman"/>
          <w:sz w:val="28"/>
          <w:szCs w:val="28"/>
        </w:rPr>
        <w:t xml:space="preserve">1.1. В Реестр муниципальных должностей включаются должности, устанавливаемые </w:t>
      </w:r>
      <w:hyperlink r:id="rId6" w:history="1">
        <w:r w:rsidRPr="00A20E4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A20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 в соответствии с </w:t>
      </w:r>
      <w:hyperlink r:id="rId7" w:history="1">
        <w:r w:rsidRPr="00A20E43">
          <w:rPr>
            <w:rFonts w:ascii="Times New Roman" w:hAnsi="Times New Roman" w:cs="Times New Roman"/>
            <w:sz w:val="28"/>
            <w:szCs w:val="28"/>
          </w:rPr>
          <w:t>Законам</w:t>
        </w:r>
      </w:hyperlink>
      <w:r w:rsidRPr="00A20E4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от 8 июня 2007 года N 1243-КЗ </w:t>
      </w:r>
      <w:r w:rsidRPr="00A20E43">
        <w:rPr>
          <w:rFonts w:ascii="Times New Roman" w:hAnsi="Times New Roman" w:cs="Times New Roman"/>
          <w:sz w:val="28"/>
          <w:szCs w:val="28"/>
        </w:rPr>
        <w:t xml:space="preserve">«О Реестре муниципальных должностей и Реестре должностей муниципальной службы в Краснодарском крае», для непосредственного исполнения </w:t>
      </w:r>
      <w:r w:rsidRPr="006C1BA6">
        <w:rPr>
          <w:rFonts w:ascii="Times New Roman" w:hAnsi="Times New Roman" w:cs="Times New Roman"/>
          <w:color w:val="000000"/>
          <w:sz w:val="28"/>
          <w:szCs w:val="28"/>
        </w:rPr>
        <w:t>полномочий органа местного самоуправления Курчанского  сельского поселения Темрюкского района:</w:t>
      </w:r>
    </w:p>
    <w:bookmarkEnd w:id="1"/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color w:val="000000"/>
          <w:sz w:val="28"/>
          <w:szCs w:val="28"/>
        </w:rPr>
        <w:t>1) глава Курчанского  сельского поселения Темрюкского района.</w:t>
      </w: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" w:name="sub_200"/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Наименование должностей муниципальной службы  </w:t>
      </w:r>
    </w:p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C1B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администрации Курчанском сельском поселении Темрюкского района</w:t>
      </w:r>
    </w:p>
    <w:bookmarkEnd w:id="2"/>
    <w:p w:rsidR="00961A03" w:rsidRPr="006C1BA6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1"/>
      <w:r w:rsidRPr="006C1BA6">
        <w:rPr>
          <w:rFonts w:ascii="Times New Roman" w:hAnsi="Times New Roman" w:cs="Times New Roman"/>
          <w:color w:val="000000"/>
          <w:sz w:val="28"/>
          <w:szCs w:val="28"/>
        </w:rPr>
        <w:t>2.1. При составлении и утверждении штатного</w:t>
      </w:r>
      <w:r w:rsidRPr="00A20E43">
        <w:rPr>
          <w:rFonts w:ascii="Times New Roman" w:hAnsi="Times New Roman" w:cs="Times New Roman"/>
          <w:sz w:val="28"/>
          <w:szCs w:val="28"/>
        </w:rPr>
        <w:t xml:space="preserve"> расписания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 используются следующие наименования должностей муниципальной службы:</w:t>
      </w:r>
      <w:bookmarkEnd w:id="3"/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 заместитель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района;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2) начальник отдела;</w:t>
      </w:r>
    </w:p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A20E43">
        <w:rPr>
          <w:rFonts w:ascii="Times New Roman" w:hAnsi="Times New Roman" w:cs="Times New Roman"/>
          <w:sz w:val="28"/>
          <w:szCs w:val="28"/>
        </w:rPr>
        <w:t>ведущий специалист.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3. Реестр должностей муниципальной службы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"/>
      <w:r w:rsidRPr="00A20E43">
        <w:rPr>
          <w:rFonts w:ascii="Times New Roman" w:hAnsi="Times New Roman" w:cs="Times New Roman"/>
          <w:sz w:val="28"/>
          <w:szCs w:val="28"/>
        </w:rPr>
        <w:t xml:space="preserve">3.1. Реестр должностей муниципальной службы представляет собой перечень наименований должностей муниципальной службы, классифицированных по   группам должностей. 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"/>
      <w:bookmarkEnd w:id="4"/>
      <w:r w:rsidRPr="00A20E43">
        <w:rPr>
          <w:rFonts w:ascii="Times New Roman" w:hAnsi="Times New Roman" w:cs="Times New Roman"/>
          <w:sz w:val="28"/>
          <w:szCs w:val="28"/>
        </w:rPr>
        <w:t xml:space="preserve">3.2. </w:t>
      </w:r>
      <w:bookmarkEnd w:id="5"/>
      <w:r w:rsidRPr="00A20E43">
        <w:rPr>
          <w:rFonts w:ascii="Times New Roman" w:hAnsi="Times New Roman" w:cs="Times New Roman"/>
          <w:sz w:val="28"/>
          <w:szCs w:val="28"/>
        </w:rPr>
        <w:t xml:space="preserve">Для обеспечения исполнения полномочий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устанавливаются следующие должности муниципальной службы, подразделяемые по группам: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31"/>
      <w:r w:rsidRPr="00A20E43">
        <w:rPr>
          <w:rFonts w:ascii="Times New Roman" w:hAnsi="Times New Roman" w:cs="Times New Roman"/>
          <w:sz w:val="28"/>
          <w:szCs w:val="28"/>
        </w:rPr>
        <w:t xml:space="preserve">3.2.1 </w:t>
      </w:r>
      <w:bookmarkEnd w:id="6"/>
      <w:r w:rsidRPr="00A20E43">
        <w:rPr>
          <w:rFonts w:ascii="Times New Roman" w:hAnsi="Times New Roman" w:cs="Times New Roman"/>
          <w:sz w:val="28"/>
          <w:szCs w:val="28"/>
        </w:rPr>
        <w:t xml:space="preserve"> главные должности муниципальной службы: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заместитель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3.2.2 ведущие должности муниципальной службы: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>1) начальник отдела.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34"/>
      <w:r w:rsidRPr="00A20E43">
        <w:rPr>
          <w:rFonts w:ascii="Times New Roman" w:hAnsi="Times New Roman" w:cs="Times New Roman"/>
          <w:sz w:val="28"/>
          <w:szCs w:val="28"/>
        </w:rPr>
        <w:t>3.2.3 старшие должности муниципальной службы:</w:t>
      </w:r>
    </w:p>
    <w:bookmarkEnd w:id="7"/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главный специалист;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20E43">
        <w:rPr>
          <w:rFonts w:ascii="Times New Roman" w:hAnsi="Times New Roman" w:cs="Times New Roman"/>
          <w:sz w:val="28"/>
          <w:szCs w:val="28"/>
        </w:rPr>
        <w:t>ведущий специалист.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8" w:name="sub_2300"/>
      <w:r w:rsidRPr="00A20E43">
        <w:rPr>
          <w:rFonts w:ascii="Times New Roman" w:hAnsi="Times New Roman" w:cs="Times New Roman"/>
          <w:b/>
          <w:bCs/>
          <w:color w:val="26282F"/>
          <w:sz w:val="28"/>
          <w:szCs w:val="28"/>
        </w:rPr>
        <w:t>4. Штатное расписание</w:t>
      </w:r>
    </w:p>
    <w:bookmarkEnd w:id="8"/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310"/>
      <w:r w:rsidRPr="00A20E43">
        <w:rPr>
          <w:rFonts w:ascii="Times New Roman" w:hAnsi="Times New Roman" w:cs="Times New Roman"/>
          <w:sz w:val="28"/>
          <w:szCs w:val="28"/>
        </w:rPr>
        <w:t xml:space="preserve">4.1. Штатное расписание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  формируется с учетом настоящего Реестра.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320"/>
      <w:bookmarkEnd w:id="9"/>
      <w:r w:rsidRPr="00A20E43">
        <w:rPr>
          <w:rFonts w:ascii="Times New Roman" w:hAnsi="Times New Roman" w:cs="Times New Roman"/>
          <w:sz w:val="28"/>
          <w:szCs w:val="28"/>
        </w:rPr>
        <w:t>4.2. Наименование муниципальных должностей, должностей муниципальной службы, предусмотренных штатным  расписанием, должны соответствовать наименованиям муниципальных должностей и должностей муниципальной службы, установленных настоящим Реестром.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330"/>
      <w:bookmarkEnd w:id="10"/>
      <w:r w:rsidRPr="00A20E43">
        <w:rPr>
          <w:rFonts w:ascii="Times New Roman" w:hAnsi="Times New Roman" w:cs="Times New Roman"/>
          <w:sz w:val="28"/>
          <w:szCs w:val="28"/>
        </w:rPr>
        <w:t>4.3. Должности, предусмотренные штатным  расписанием, наименования которых не соответствуют настоящему Реестру, не являются муниципальными должностями или должностями муниципальной службы.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340"/>
      <w:bookmarkEnd w:id="11"/>
      <w:r w:rsidRPr="00A20E43">
        <w:rPr>
          <w:rFonts w:ascii="Times New Roman" w:hAnsi="Times New Roman" w:cs="Times New Roman"/>
          <w:sz w:val="28"/>
          <w:szCs w:val="28"/>
        </w:rPr>
        <w:t xml:space="preserve">4.4. Штатное расписание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утверждается главой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района. </w:t>
      </w:r>
    </w:p>
    <w:bookmarkEnd w:id="12"/>
    <w:p w:rsidR="00961A0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F633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Курчанского </w:t>
      </w:r>
      <w:r w:rsidRPr="00A20E4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61A03" w:rsidRPr="00A20E43" w:rsidRDefault="00961A03" w:rsidP="00F6333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E43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20E43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20E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В.П.Гришков</w:t>
      </w: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A03" w:rsidRPr="00A20E43" w:rsidRDefault="00961A03" w:rsidP="00A20E43">
      <w:pPr>
        <w:suppressAutoHyphens/>
        <w:spacing w:after="0" w:line="240" w:lineRule="auto"/>
        <w:rPr>
          <w:sz w:val="28"/>
          <w:szCs w:val="28"/>
        </w:rPr>
      </w:pPr>
    </w:p>
    <w:sectPr w:rsidR="00961A03" w:rsidRPr="00A20E43" w:rsidSect="006738C2">
      <w:headerReference w:type="default" r:id="rId8"/>
      <w:pgSz w:w="11900" w:h="16800"/>
      <w:pgMar w:top="1134" w:right="567" w:bottom="1134" w:left="1701" w:header="357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A03" w:rsidRDefault="00961A03" w:rsidP="00A31C6F">
      <w:pPr>
        <w:spacing w:after="0" w:line="240" w:lineRule="auto"/>
      </w:pPr>
      <w:r>
        <w:separator/>
      </w:r>
    </w:p>
  </w:endnote>
  <w:endnote w:type="continuationSeparator" w:id="0">
    <w:p w:rsidR="00961A03" w:rsidRDefault="00961A03" w:rsidP="00A31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A03" w:rsidRDefault="00961A03" w:rsidP="00A31C6F">
      <w:pPr>
        <w:spacing w:after="0" w:line="240" w:lineRule="auto"/>
      </w:pPr>
      <w:r>
        <w:separator/>
      </w:r>
    </w:p>
  </w:footnote>
  <w:footnote w:type="continuationSeparator" w:id="0">
    <w:p w:rsidR="00961A03" w:rsidRDefault="00961A03" w:rsidP="00A31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A03" w:rsidRPr="00A20E43" w:rsidRDefault="00961A03" w:rsidP="00E46988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A20E43">
      <w:rPr>
        <w:rFonts w:ascii="Times New Roman" w:hAnsi="Times New Roman" w:cs="Times New Roman"/>
        <w:sz w:val="28"/>
        <w:szCs w:val="28"/>
      </w:rPr>
      <w:fldChar w:fldCharType="begin"/>
    </w:r>
    <w:r w:rsidRPr="00A20E43">
      <w:rPr>
        <w:rFonts w:ascii="Times New Roman" w:hAnsi="Times New Roman" w:cs="Times New Roman"/>
        <w:sz w:val="28"/>
        <w:szCs w:val="28"/>
      </w:rPr>
      <w:instrText>PAGE   \* MERGEFORMAT</w:instrText>
    </w:r>
    <w:r w:rsidRPr="00A20E43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A20E43">
      <w:rPr>
        <w:rFonts w:ascii="Times New Roman" w:hAnsi="Times New Roman" w:cs="Times New Roman"/>
        <w:sz w:val="28"/>
        <w:szCs w:val="28"/>
      </w:rPr>
      <w:fldChar w:fldCharType="end"/>
    </w:r>
  </w:p>
  <w:p w:rsidR="00961A03" w:rsidRDefault="00961A0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355"/>
    <w:rsid w:val="000048F6"/>
    <w:rsid w:val="00053940"/>
    <w:rsid w:val="0007626C"/>
    <w:rsid w:val="00141161"/>
    <w:rsid w:val="00157329"/>
    <w:rsid w:val="00191104"/>
    <w:rsid w:val="001C50B2"/>
    <w:rsid w:val="001F25C8"/>
    <w:rsid w:val="00216CD6"/>
    <w:rsid w:val="002719E4"/>
    <w:rsid w:val="00276C47"/>
    <w:rsid w:val="002858A6"/>
    <w:rsid w:val="002E742E"/>
    <w:rsid w:val="00301572"/>
    <w:rsid w:val="00352FE2"/>
    <w:rsid w:val="00377E14"/>
    <w:rsid w:val="003921D2"/>
    <w:rsid w:val="00407656"/>
    <w:rsid w:val="00425621"/>
    <w:rsid w:val="00435ECB"/>
    <w:rsid w:val="00461F0D"/>
    <w:rsid w:val="00481277"/>
    <w:rsid w:val="00483EA0"/>
    <w:rsid w:val="004B044D"/>
    <w:rsid w:val="004B456D"/>
    <w:rsid w:val="004B7EA5"/>
    <w:rsid w:val="004C0E88"/>
    <w:rsid w:val="00574A70"/>
    <w:rsid w:val="005B24A7"/>
    <w:rsid w:val="005D00F2"/>
    <w:rsid w:val="006738C2"/>
    <w:rsid w:val="0068731D"/>
    <w:rsid w:val="006C0DCA"/>
    <w:rsid w:val="006C1BA6"/>
    <w:rsid w:val="00752772"/>
    <w:rsid w:val="00782DD9"/>
    <w:rsid w:val="007E3239"/>
    <w:rsid w:val="0089223F"/>
    <w:rsid w:val="008A735E"/>
    <w:rsid w:val="0091436E"/>
    <w:rsid w:val="009260EA"/>
    <w:rsid w:val="00961A03"/>
    <w:rsid w:val="0097676F"/>
    <w:rsid w:val="009A1090"/>
    <w:rsid w:val="009A5ED8"/>
    <w:rsid w:val="009B7962"/>
    <w:rsid w:val="009C0E0D"/>
    <w:rsid w:val="00A20E43"/>
    <w:rsid w:val="00A31C6F"/>
    <w:rsid w:val="00A350BF"/>
    <w:rsid w:val="00B324BD"/>
    <w:rsid w:val="00B559E9"/>
    <w:rsid w:val="00C80D52"/>
    <w:rsid w:val="00CC0355"/>
    <w:rsid w:val="00CC29D5"/>
    <w:rsid w:val="00CC34B7"/>
    <w:rsid w:val="00D075ED"/>
    <w:rsid w:val="00D238AA"/>
    <w:rsid w:val="00DE764A"/>
    <w:rsid w:val="00E00275"/>
    <w:rsid w:val="00E347DF"/>
    <w:rsid w:val="00E376FE"/>
    <w:rsid w:val="00E405C8"/>
    <w:rsid w:val="00E46988"/>
    <w:rsid w:val="00E61189"/>
    <w:rsid w:val="00EE5A80"/>
    <w:rsid w:val="00EF26A0"/>
    <w:rsid w:val="00F009E7"/>
    <w:rsid w:val="00F2258A"/>
    <w:rsid w:val="00F6333B"/>
    <w:rsid w:val="00FB0908"/>
    <w:rsid w:val="00FC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44D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035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0355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Гипертекстовая ссылка"/>
    <w:basedOn w:val="DefaultParagraphFont"/>
    <w:uiPriority w:val="99"/>
    <w:rsid w:val="00CC0355"/>
    <w:rPr>
      <w:rFonts w:cs="Times New Roman"/>
      <w:color w:val="auto"/>
    </w:rPr>
  </w:style>
  <w:style w:type="paragraph" w:customStyle="1" w:styleId="a0">
    <w:name w:val="Комментарий"/>
    <w:basedOn w:val="Normal"/>
    <w:next w:val="Normal"/>
    <w:uiPriority w:val="99"/>
    <w:rsid w:val="00CC035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1">
    <w:name w:val="Нормальный (таблица)"/>
    <w:basedOn w:val="Normal"/>
    <w:next w:val="Normal"/>
    <w:uiPriority w:val="99"/>
    <w:rsid w:val="00CC035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CC035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3">
    <w:name w:val="Цветовое выделение"/>
    <w:uiPriority w:val="99"/>
    <w:rsid w:val="00CC0355"/>
    <w:rPr>
      <w:b/>
      <w:color w:val="26282F"/>
    </w:rPr>
  </w:style>
  <w:style w:type="paragraph" w:styleId="NoSpacing">
    <w:name w:val="No Spacing"/>
    <w:uiPriority w:val="99"/>
    <w:qFormat/>
    <w:rsid w:val="002E742E"/>
    <w:rPr>
      <w:rFonts w:cs="Calibri"/>
      <w:lang w:eastAsia="en-US"/>
    </w:rPr>
  </w:style>
  <w:style w:type="paragraph" w:customStyle="1" w:styleId="ConsNonformat">
    <w:name w:val="ConsNonformat"/>
    <w:uiPriority w:val="99"/>
    <w:rsid w:val="002E742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31C6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31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31C6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A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735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238A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23841243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1415534.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234</TotalTime>
  <Pages>2</Pages>
  <Words>433</Words>
  <Characters>2470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User</cp:lastModifiedBy>
  <cp:revision>28</cp:revision>
  <cp:lastPrinted>2015-03-31T05:59:00Z</cp:lastPrinted>
  <dcterms:created xsi:type="dcterms:W3CDTF">2014-07-02T12:04:00Z</dcterms:created>
  <dcterms:modified xsi:type="dcterms:W3CDTF">2015-03-31T06:00:00Z</dcterms:modified>
</cp:coreProperties>
</file>